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0BB" w:rsidRDefault="008970BB" w:rsidP="008970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8970BB" w:rsidRDefault="008970BB" w:rsidP="008970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Allestree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Derbyshire.</w:t>
      </w:r>
    </w:p>
    <w:p w:rsidR="008970BB" w:rsidRDefault="008970BB" w:rsidP="008970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70BB" w:rsidRDefault="008970BB" w:rsidP="008970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70BB" w:rsidRDefault="008970BB" w:rsidP="008970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Derby into lands of</w:t>
      </w:r>
    </w:p>
    <w:p w:rsidR="008970BB" w:rsidRDefault="008970BB" w:rsidP="008970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late Maud Cromwell(q.v.).</w:t>
      </w:r>
    </w:p>
    <w:p w:rsidR="008970BB" w:rsidRDefault="008970BB" w:rsidP="008970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21-336)</w:t>
      </w:r>
    </w:p>
    <w:p w:rsidR="008970BB" w:rsidRDefault="008970BB" w:rsidP="008970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70BB" w:rsidRDefault="008970BB" w:rsidP="008970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970BB" w:rsidRDefault="008970BB" w:rsidP="008970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2016</w:t>
      </w:r>
    </w:p>
    <w:sectPr w:rsidR="006B2F86" w:rsidRPr="008970B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0BB" w:rsidRDefault="008970BB" w:rsidP="00E71FC3">
      <w:pPr>
        <w:spacing w:after="0" w:line="240" w:lineRule="auto"/>
      </w:pPr>
      <w:r>
        <w:separator/>
      </w:r>
    </w:p>
  </w:endnote>
  <w:endnote w:type="continuationSeparator" w:id="0">
    <w:p w:rsidR="008970BB" w:rsidRDefault="008970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0BB" w:rsidRDefault="008970BB" w:rsidP="00E71FC3">
      <w:pPr>
        <w:spacing w:after="0" w:line="240" w:lineRule="auto"/>
      </w:pPr>
      <w:r>
        <w:separator/>
      </w:r>
    </w:p>
  </w:footnote>
  <w:footnote w:type="continuationSeparator" w:id="0">
    <w:p w:rsidR="008970BB" w:rsidRDefault="008970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0BB"/>
    <w:rsid w:val="008970B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BDB75"/>
  <w15:chartTrackingRefBased/>
  <w15:docId w15:val="{01432C22-F9F5-4CC8-A243-0F66F752E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2016-04-01T18:51:00Z</dcterms:created>
  <dcterms:modified xsi:type="dcterms:W3CDTF">2016-04-01T18:52:00Z</dcterms:modified>
</cp:coreProperties>
</file>